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60880" w14:textId="77777777" w:rsidR="005D2E18" w:rsidRDefault="005D2E18" w:rsidP="005D2E1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Številka: 4302-0128/2023</w:t>
      </w:r>
    </w:p>
    <w:p w14:paraId="63F10DEF" w14:textId="77777777" w:rsidR="005D2E18" w:rsidRDefault="005D2E18" w:rsidP="005D2E1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>
        <w:rPr>
          <w:rFonts w:cs="Arial"/>
          <w:color w:val="000000"/>
          <w:sz w:val="19"/>
          <w:szCs w:val="19"/>
        </w:rPr>
        <w:tab/>
        <w:t>2023-207</w:t>
      </w: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0A55BD">
        <w:trPr>
          <w:gridAfter w:val="1"/>
          <w:wAfter w:w="1206" w:type="dxa"/>
          <w:trHeight w:val="265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0A55BD">
        <w:trPr>
          <w:gridAfter w:val="1"/>
          <w:wAfter w:w="1206" w:type="dxa"/>
          <w:trHeight w:val="1828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554" w:type="dxa"/>
            <w:vAlign w:val="center"/>
          </w:tcPr>
          <w:p w14:paraId="12D6631B" w14:textId="783FD6DC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92CFF"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5F95D277" w:rsidR="003D0D5D" w:rsidRPr="0073420D" w:rsidRDefault="004608AC" w:rsidP="00E94875">
            <w:pPr>
              <w:jc w:val="center"/>
              <w:rPr>
                <w:sz w:val="20"/>
                <w:szCs w:val="20"/>
              </w:rPr>
            </w:pPr>
            <w:r w:rsidRPr="00525487">
              <w:rPr>
                <w:sz w:val="20"/>
                <w:szCs w:val="20"/>
                <w:u w:val="single"/>
              </w:rPr>
              <w:t>Okvirni</w:t>
            </w:r>
            <w:r>
              <w:rPr>
                <w:sz w:val="20"/>
                <w:szCs w:val="20"/>
              </w:rPr>
              <w:t xml:space="preserve"> delež, ki ga v bo izvedbo prevzelo sodelujoče podjetje </w:t>
            </w:r>
            <w:r w:rsidR="003D0D5D" w:rsidRPr="0073420D">
              <w:rPr>
                <w:sz w:val="20"/>
                <w:szCs w:val="20"/>
              </w:rPr>
              <w:t xml:space="preserve"> </w:t>
            </w:r>
            <w:r w:rsidR="003D0D5D"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v %</w:t>
            </w:r>
            <w:r w:rsidR="003D0D5D" w:rsidRPr="0073420D">
              <w:rPr>
                <w:i/>
                <w:sz w:val="20"/>
                <w:szCs w:val="20"/>
              </w:rPr>
              <w:t xml:space="preserve">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="003D0D5D"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="003D0D5D"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="00C544A3"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3D0D5D" w:rsidRPr="0073420D" w:rsidRDefault="00C544A3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D0D5D" w:rsidRPr="0073420D" w14:paraId="53837B44" w14:textId="77777777" w:rsidTr="00C544A3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792CFF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792CFF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0A55BD" w:rsidRDefault="00324C4C" w:rsidP="00324C4C">
      <w:pPr>
        <w:ind w:right="7"/>
        <w:rPr>
          <w:rFonts w:cs="Arial"/>
          <w:b/>
          <w:sz w:val="16"/>
          <w:szCs w:val="18"/>
        </w:rPr>
      </w:pPr>
      <w:r w:rsidRPr="000A55BD">
        <w:rPr>
          <w:rFonts w:cs="Arial"/>
          <w:b/>
          <w:sz w:val="16"/>
          <w:szCs w:val="18"/>
        </w:rPr>
        <w:t xml:space="preserve">Izjava </w:t>
      </w:r>
      <w:r w:rsidR="00C544A3" w:rsidRPr="000A55BD">
        <w:rPr>
          <w:rFonts w:cs="Arial"/>
          <w:b/>
          <w:sz w:val="16"/>
          <w:szCs w:val="18"/>
        </w:rPr>
        <w:t xml:space="preserve">glavnega ponudnika in </w:t>
      </w:r>
      <w:proofErr w:type="spellStart"/>
      <w:r w:rsidR="00C544A3" w:rsidRPr="000A55BD">
        <w:rPr>
          <w:rFonts w:cs="Arial"/>
          <w:b/>
          <w:sz w:val="16"/>
          <w:szCs w:val="18"/>
        </w:rPr>
        <w:t>soponudnika</w:t>
      </w:r>
      <w:proofErr w:type="spellEnd"/>
      <w:r w:rsidR="00515523" w:rsidRPr="000A55BD">
        <w:rPr>
          <w:rFonts w:cs="Arial"/>
          <w:b/>
          <w:sz w:val="16"/>
          <w:szCs w:val="18"/>
        </w:rPr>
        <w:t>:</w:t>
      </w:r>
    </w:p>
    <w:p w14:paraId="26F44C5A" w14:textId="703F5E0F" w:rsidR="003D0D5D" w:rsidRPr="000A55BD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>da je p</w:t>
      </w:r>
      <w:r w:rsidR="00525487" w:rsidRPr="000A55BD">
        <w:rPr>
          <w:rFonts w:cs="Arial"/>
          <w:sz w:val="16"/>
          <w:szCs w:val="18"/>
        </w:rPr>
        <w:t>rijava</w:t>
      </w:r>
      <w:r w:rsidRPr="000A55BD">
        <w:rPr>
          <w:rFonts w:cs="Arial"/>
          <w:sz w:val="16"/>
          <w:szCs w:val="18"/>
        </w:rPr>
        <w:t xml:space="preserve"> veljavna do datuma</w:t>
      </w:r>
      <w:r w:rsidR="004608AC" w:rsidRPr="000A55BD">
        <w:rPr>
          <w:rFonts w:cs="Arial"/>
          <w:sz w:val="16"/>
          <w:szCs w:val="18"/>
        </w:rPr>
        <w:t>,</w:t>
      </w:r>
      <w:r w:rsidRPr="000A55BD">
        <w:rPr>
          <w:rFonts w:cs="Arial"/>
          <w:sz w:val="16"/>
          <w:szCs w:val="18"/>
        </w:rPr>
        <w:t xml:space="preserve"> navedenega v objavi javnega naročila na portalu javnih naročil;</w:t>
      </w:r>
    </w:p>
    <w:p w14:paraId="13292A27" w14:textId="21E8B7C6" w:rsidR="00324C4C" w:rsidRPr="000A55BD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 xml:space="preserve">da </w:t>
      </w:r>
      <w:r w:rsidR="00324C4C" w:rsidRPr="000A55BD">
        <w:rPr>
          <w:rFonts w:cs="Arial"/>
          <w:sz w:val="16"/>
          <w:szCs w:val="18"/>
        </w:rPr>
        <w:t xml:space="preserve">bomo imeli ob sklenitvi pogodbe z naročnikom in v času njenega izvajanja, sklenjeno pogodbo </w:t>
      </w:r>
      <w:r w:rsidRPr="000A55BD">
        <w:rPr>
          <w:rFonts w:cs="Arial"/>
          <w:sz w:val="16"/>
          <w:szCs w:val="18"/>
        </w:rPr>
        <w:t>z navedenimi</w:t>
      </w:r>
      <w:r w:rsidR="00324C4C" w:rsidRPr="000A55BD">
        <w:rPr>
          <w:rFonts w:cs="Arial"/>
          <w:sz w:val="16"/>
          <w:szCs w:val="18"/>
        </w:rPr>
        <w:t xml:space="preserve"> podizvajalc</w:t>
      </w:r>
      <w:r w:rsidRPr="000A55BD">
        <w:rPr>
          <w:rFonts w:cs="Arial"/>
          <w:sz w:val="16"/>
          <w:szCs w:val="18"/>
        </w:rPr>
        <w:t>i</w:t>
      </w:r>
      <w:r w:rsidR="00E751EC" w:rsidRPr="000A55BD">
        <w:rPr>
          <w:rFonts w:cs="Arial"/>
          <w:sz w:val="16"/>
          <w:szCs w:val="18"/>
        </w:rPr>
        <w:t>.</w:t>
      </w:r>
    </w:p>
    <w:p w14:paraId="2D42C64D" w14:textId="77777777" w:rsidR="008D19C9" w:rsidRPr="000A55BD" w:rsidRDefault="008D19C9" w:rsidP="00F82D78">
      <w:pPr>
        <w:ind w:left="360" w:right="7"/>
        <w:jc w:val="both"/>
        <w:rPr>
          <w:rFonts w:cs="Arial"/>
          <w:sz w:val="16"/>
          <w:szCs w:val="18"/>
        </w:rPr>
      </w:pPr>
    </w:p>
    <w:p w14:paraId="75BE5149" w14:textId="77777777" w:rsidR="0010524F" w:rsidRPr="000A55BD" w:rsidRDefault="0029628E" w:rsidP="0010524F">
      <w:pPr>
        <w:pStyle w:val="a0"/>
        <w:rPr>
          <w:rFonts w:ascii="Arial" w:hAnsi="Arial" w:cs="Arial"/>
          <w:color w:val="auto"/>
          <w:sz w:val="16"/>
          <w:szCs w:val="18"/>
          <w:u w:val="single"/>
        </w:rPr>
      </w:pPr>
      <w:r w:rsidRPr="000A55BD">
        <w:rPr>
          <w:rFonts w:ascii="Arial" w:hAnsi="Arial" w:cs="Arial"/>
          <w:color w:val="auto"/>
          <w:sz w:val="16"/>
          <w:szCs w:val="18"/>
          <w:u w:val="single"/>
          <w:lang w:val="sl-SI"/>
        </w:rPr>
        <w:t>Opomba</w:t>
      </w:r>
      <w:r w:rsidR="0010524F" w:rsidRPr="000A55BD">
        <w:rPr>
          <w:rFonts w:ascii="Arial" w:hAnsi="Arial" w:cs="Arial"/>
          <w:color w:val="auto"/>
          <w:sz w:val="16"/>
          <w:szCs w:val="18"/>
          <w:u w:val="single"/>
        </w:rPr>
        <w:t xml:space="preserve">: </w:t>
      </w:r>
    </w:p>
    <w:p w14:paraId="60EC7406" w14:textId="77777777" w:rsidR="00D47195" w:rsidRPr="000A55BD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  <w:sz w:val="16"/>
          <w:szCs w:val="18"/>
        </w:rPr>
      </w:pPr>
      <w:r w:rsidRPr="000A55BD">
        <w:rPr>
          <w:rFonts w:ascii="Arial" w:hAnsi="Arial" w:cs="Arial"/>
          <w:i w:val="0"/>
          <w:sz w:val="16"/>
          <w:szCs w:val="18"/>
        </w:rPr>
        <w:t>V primeru nastopa več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/manj</w:t>
      </w:r>
      <w:r w:rsidRPr="000A55BD">
        <w:rPr>
          <w:rFonts w:ascii="Arial" w:hAnsi="Arial" w:cs="Arial"/>
          <w:i w:val="0"/>
          <w:sz w:val="16"/>
          <w:szCs w:val="18"/>
        </w:rPr>
        <w:t xml:space="preserve"> podizvajalcev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</w:t>
      </w:r>
      <w:proofErr w:type="spellStart"/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soponudnikov</w:t>
      </w:r>
      <w:proofErr w:type="spellEnd"/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,</w:t>
      </w:r>
      <w:r w:rsidRPr="000A55BD">
        <w:rPr>
          <w:rFonts w:ascii="Arial" w:hAnsi="Arial" w:cs="Arial"/>
          <w:i w:val="0"/>
          <w:sz w:val="16"/>
          <w:szCs w:val="18"/>
        </w:rPr>
        <w:t xml:space="preserve"> se obrazec ustrezno 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>prilagodi (doda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oz. odvzame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podpisne vrstice)</w:t>
      </w:r>
      <w:r w:rsidRPr="000A55BD">
        <w:rPr>
          <w:rFonts w:ascii="Arial" w:hAnsi="Arial" w:cs="Arial"/>
          <w:i w:val="0"/>
          <w:sz w:val="16"/>
          <w:szCs w:val="18"/>
        </w:rPr>
        <w:t>.</w:t>
      </w:r>
    </w:p>
    <w:p w14:paraId="4F2E9871" w14:textId="77777777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proofErr w:type="spellStart"/>
      <w:r w:rsidRPr="000A55BD">
        <w:rPr>
          <w:sz w:val="16"/>
          <w:szCs w:val="18"/>
          <w:lang w:eastAsia="x-none"/>
        </w:rPr>
        <w:t>Soponudnik</w:t>
      </w:r>
      <w:proofErr w:type="spellEnd"/>
      <w:r w:rsidRPr="000A55BD">
        <w:rPr>
          <w:sz w:val="16"/>
          <w:szCs w:val="18"/>
          <w:lang w:eastAsia="x-none"/>
        </w:rPr>
        <w:t>(-i) in/ali podizvajalec(-i) se v petem stolpcu izreče(-ta/-jo) glede načina plačila (posredno ali neposredno).</w:t>
      </w:r>
    </w:p>
    <w:p w14:paraId="499B18F1" w14:textId="65C3A2E2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proofErr w:type="spellStart"/>
      <w:r w:rsidRPr="000A55BD">
        <w:rPr>
          <w:sz w:val="16"/>
          <w:szCs w:val="18"/>
          <w:lang w:eastAsia="x-none"/>
        </w:rPr>
        <w:t>Soponudnik</w:t>
      </w:r>
      <w:proofErr w:type="spellEnd"/>
      <w:r w:rsidRPr="000A55BD">
        <w:rPr>
          <w:sz w:val="16"/>
          <w:szCs w:val="18"/>
          <w:lang w:eastAsia="x-none"/>
        </w:rPr>
        <w:t>(-i) in podizvajalec(-i) v šestem stolpcu potrdi(-ta/-jo) navedeno v tabeli.</w:t>
      </w:r>
    </w:p>
    <w:p w14:paraId="5F025DD9" w14:textId="5BC37412" w:rsidR="004608AC" w:rsidRPr="000A55BD" w:rsidRDefault="004608AC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r w:rsidRPr="000A55BD">
        <w:rPr>
          <w:sz w:val="16"/>
          <w:szCs w:val="18"/>
          <w:lang w:eastAsia="x-none"/>
        </w:rPr>
        <w:t xml:space="preserve">Delež, naveden v stolpcu 4, je </w:t>
      </w:r>
      <w:r w:rsidRPr="000A55BD">
        <w:rPr>
          <w:sz w:val="16"/>
          <w:szCs w:val="18"/>
          <w:u w:val="single"/>
          <w:lang w:eastAsia="x-none"/>
        </w:rPr>
        <w:t>okvirne narave</w:t>
      </w:r>
      <w:r w:rsidRPr="000A55BD">
        <w:rPr>
          <w:sz w:val="16"/>
          <w:szCs w:val="18"/>
          <w:lang w:eastAsia="x-none"/>
        </w:rPr>
        <w:t xml:space="preserve">, ponudnik bo končni delež naročila, oddanega </w:t>
      </w:r>
      <w:proofErr w:type="spellStart"/>
      <w:r w:rsidRPr="000A55BD">
        <w:rPr>
          <w:sz w:val="16"/>
          <w:szCs w:val="18"/>
          <w:lang w:eastAsia="x-none"/>
        </w:rPr>
        <w:t>soponudniku</w:t>
      </w:r>
      <w:proofErr w:type="spellEnd"/>
      <w:r w:rsidRPr="000A55BD">
        <w:rPr>
          <w:sz w:val="16"/>
          <w:szCs w:val="18"/>
          <w:lang w:eastAsia="x-none"/>
        </w:rPr>
        <w:t xml:space="preserve"> oz. v </w:t>
      </w:r>
      <w:proofErr w:type="spellStart"/>
      <w:r w:rsidRPr="000A55BD">
        <w:rPr>
          <w:sz w:val="16"/>
          <w:szCs w:val="18"/>
          <w:lang w:eastAsia="x-none"/>
        </w:rPr>
        <w:t>podizvajanje</w:t>
      </w:r>
      <w:proofErr w:type="spellEnd"/>
      <w:r w:rsidRPr="000A55BD">
        <w:rPr>
          <w:sz w:val="16"/>
          <w:szCs w:val="18"/>
          <w:lang w:eastAsia="x-none"/>
        </w:rPr>
        <w:t>, opredelil v končni ponudbi.</w:t>
      </w:r>
    </w:p>
    <w:p w14:paraId="1D4CB264" w14:textId="77777777" w:rsidR="00C544A3" w:rsidRPr="000A55BD" w:rsidRDefault="00C544A3" w:rsidP="00C544A3">
      <w:pPr>
        <w:pStyle w:val="Pripombabesedilo"/>
        <w:ind w:left="357"/>
        <w:rPr>
          <w:rFonts w:cs="Arial"/>
          <w:sz w:val="16"/>
          <w:szCs w:val="18"/>
        </w:rPr>
      </w:pPr>
    </w:p>
    <w:p w14:paraId="2B2BE613" w14:textId="602CD40A" w:rsidR="00C53E88" w:rsidRPr="000A55BD" w:rsidRDefault="00C53E88" w:rsidP="00C53E88">
      <w:pPr>
        <w:pStyle w:val="Telobesedila"/>
        <w:spacing w:after="120"/>
        <w:rPr>
          <w:rFonts w:cs="Arial"/>
          <w:sz w:val="16"/>
          <w:szCs w:val="18"/>
        </w:rPr>
      </w:pPr>
      <w:r w:rsidRPr="000A55BD">
        <w:rPr>
          <w:rFonts w:cs="Arial"/>
          <w:b/>
          <w:bCs/>
          <w:sz w:val="16"/>
          <w:szCs w:val="18"/>
        </w:rPr>
        <w:t>Izjava podizvajalca, ki zahteva neposredno plačilo:</w:t>
      </w:r>
      <w:r w:rsidRPr="000A55BD">
        <w:rPr>
          <w:rFonts w:cs="Arial"/>
          <w:sz w:val="16"/>
          <w:szCs w:val="18"/>
        </w:rPr>
        <w:t xml:space="preserve"> Soglašamo, da naročnik naše terjatve do izvajalca</w:t>
      </w:r>
      <w:r w:rsidR="00C544A3" w:rsidRPr="000A55BD">
        <w:rPr>
          <w:rFonts w:cs="Arial"/>
          <w:sz w:val="16"/>
          <w:szCs w:val="18"/>
        </w:rPr>
        <w:t>/soizvajalca</w:t>
      </w:r>
      <w:r w:rsidRPr="000A55BD">
        <w:rPr>
          <w:rFonts w:cs="Arial"/>
          <w:sz w:val="16"/>
          <w:szCs w:val="18"/>
        </w:rPr>
        <w:t xml:space="preserve"> (ponudnika</w:t>
      </w:r>
      <w:r w:rsidR="00C544A3" w:rsidRPr="000A55BD">
        <w:rPr>
          <w:rFonts w:cs="Arial"/>
          <w:sz w:val="16"/>
          <w:szCs w:val="18"/>
        </w:rPr>
        <w:t>/</w:t>
      </w:r>
      <w:proofErr w:type="spellStart"/>
      <w:r w:rsidR="00C544A3" w:rsidRPr="000A55BD">
        <w:rPr>
          <w:rFonts w:cs="Arial"/>
          <w:sz w:val="16"/>
          <w:szCs w:val="18"/>
        </w:rPr>
        <w:t>soponudnika</w:t>
      </w:r>
      <w:proofErr w:type="spellEnd"/>
      <w:r w:rsidRPr="000A55BD">
        <w:rPr>
          <w:rFonts w:cs="Arial"/>
          <w:sz w:val="16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 w:rsidRPr="000A55BD">
        <w:rPr>
          <w:rFonts w:cs="Arial"/>
          <w:sz w:val="16"/>
          <w:szCs w:val="18"/>
        </w:rPr>
        <w:t>/soizvajalec</w:t>
      </w:r>
      <w:r w:rsidRPr="000A55BD">
        <w:rPr>
          <w:rFonts w:cs="Arial"/>
          <w:sz w:val="16"/>
          <w:szCs w:val="18"/>
        </w:rPr>
        <w:t xml:space="preserve"> in bodo priloga računu, ki jo bo naročniku izstavil izvajalec.</w:t>
      </w:r>
      <w:bookmarkStart w:id="0" w:name="_GoBack"/>
      <w:bookmarkEnd w:id="0"/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6C6DBEBE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</w:t>
      </w:r>
      <w:r w:rsidR="00966180">
        <w:rPr>
          <w:rFonts w:cs="Arial"/>
          <w:i/>
          <w:iCs/>
          <w:sz w:val="20"/>
        </w:rPr>
        <w:t>rijave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41118" w14:textId="77777777" w:rsidR="00D84209" w:rsidRDefault="00D84209">
      <w:r>
        <w:separator/>
      </w:r>
    </w:p>
  </w:endnote>
  <w:endnote w:type="continuationSeparator" w:id="0">
    <w:p w14:paraId="57F196FC" w14:textId="77777777" w:rsidR="00D84209" w:rsidRDefault="00D8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38B974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6754F1E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50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50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D8C1C" w14:textId="77777777" w:rsidR="00D84209" w:rsidRDefault="00D84209">
      <w:r>
        <w:separator/>
      </w:r>
    </w:p>
  </w:footnote>
  <w:footnote w:type="continuationSeparator" w:id="0">
    <w:p w14:paraId="45BCFDB4" w14:textId="77777777" w:rsidR="00D84209" w:rsidRDefault="00D8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310A17CC" w:rsidR="00C0552D" w:rsidRPr="00531D88" w:rsidRDefault="004A03CA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A55BD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08AC"/>
    <w:rsid w:val="00462B36"/>
    <w:rsid w:val="004720C5"/>
    <w:rsid w:val="0047643E"/>
    <w:rsid w:val="004801D0"/>
    <w:rsid w:val="004831AE"/>
    <w:rsid w:val="00490023"/>
    <w:rsid w:val="0049402B"/>
    <w:rsid w:val="004A03CA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487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2E18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66180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B5F7D1-3A2F-41F0-8E8F-BDADD3522A86}">
  <ds:schemaRefs>
    <ds:schemaRef ds:uri="http://schemas.openxmlformats.org/package/2006/metadata/core-properties"/>
    <ds:schemaRef ds:uri="http://purl.org/dc/dcmitype/"/>
    <ds:schemaRef ds:uri="64b5e79a-161e-4f4f-95e3-8c5cd0f50b65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6a4cc071-bd85-44c5-acc7-68a9b922d49c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768F7C-2C03-4226-963C-879913939A08}"/>
</file>

<file path=customXml/itemProps4.xml><?xml version="1.0" encoding="utf-8"?>
<ds:datastoreItem xmlns:ds="http://schemas.openxmlformats.org/officeDocument/2006/customXml" ds:itemID="{90268F67-1BDD-45CF-B0BF-9BDF4E9C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255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Viljem JAMNIK</cp:lastModifiedBy>
  <cp:revision>6</cp:revision>
  <cp:lastPrinted>2023-05-25T13:22:00Z</cp:lastPrinted>
  <dcterms:created xsi:type="dcterms:W3CDTF">2023-04-21T15:16:00Z</dcterms:created>
  <dcterms:modified xsi:type="dcterms:W3CDTF">2023-05-25T13:22:00Z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